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для </w:t>
      </w:r>
      <w:r w:rsidR="009400F4">
        <w:rPr>
          <w:b/>
          <w:bCs/>
          <w:sz w:val="26"/>
          <w:szCs w:val="26"/>
        </w:rPr>
        <w:t>размещения объектов отдыха</w:t>
      </w:r>
      <w:r w:rsidRPr="005819CE">
        <w:rPr>
          <w:b/>
          <w:bCs/>
          <w:sz w:val="26"/>
          <w:szCs w:val="26"/>
        </w:rPr>
        <w:t xml:space="preserve">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9E10E9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9E10E9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9E10E9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9E10E9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9E10E9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9E10E9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9E10E9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9E10E9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9E10E9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9E10E9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9E10E9" w:rsidRPr="005819CE">
        <w:rPr>
          <w:sz w:val="22"/>
          <w:szCs w:val="22"/>
        </w:rPr>
        <w:fldChar w:fldCharType="end"/>
      </w:r>
    </w:p>
    <w:p w:rsidR="00DE28DB" w:rsidRPr="005819CE" w:rsidRDefault="009E10E9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9E10E9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425A-D379-44BD-A5C2-83DC212D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292</TotalTime>
  <Pages>5</Pages>
  <Words>1799</Words>
  <Characters>14178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57</cp:revision>
  <cp:lastPrinted>1900-12-31T19:00:00Z</cp:lastPrinted>
  <dcterms:created xsi:type="dcterms:W3CDTF">2020-11-18T05:42:00Z</dcterms:created>
  <dcterms:modified xsi:type="dcterms:W3CDTF">2022-08-10T09:28:00Z</dcterms:modified>
</cp:coreProperties>
</file>